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2D820CB" w14:textId="77777777" w:rsidR="00A732AE" w:rsidRDefault="00A732AE" w:rsidP="00A732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Thomas LEDBORNE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fl.1431)</w:t>
      </w:r>
    </w:p>
    <w:p w14:paraId="586ECDFB" w14:textId="77777777" w:rsidR="00A732AE" w:rsidRDefault="00A732AE" w:rsidP="00A732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DE105E7" w14:textId="77777777" w:rsidR="00A732AE" w:rsidRDefault="00A732AE" w:rsidP="00A732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2CAC4217" w14:textId="77777777" w:rsidR="00A732AE" w:rsidRDefault="00A732AE" w:rsidP="00A732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Jun.</w:t>
      </w:r>
      <w:r>
        <w:rPr>
          <w:rFonts w:ascii="Times New Roman" w:hAnsi="Times New Roman" w:cs="Times New Roman"/>
          <w:sz w:val="24"/>
          <w:szCs w:val="24"/>
        </w:rPr>
        <w:tab/>
        <w:t>1431</w:t>
      </w:r>
      <w:r>
        <w:rPr>
          <w:rFonts w:ascii="Times New Roman" w:hAnsi="Times New Roman" w:cs="Times New Roman"/>
          <w:sz w:val="24"/>
          <w:szCs w:val="24"/>
        </w:rPr>
        <w:tab/>
        <w:t xml:space="preserve">Master Nicholas </w:t>
      </w:r>
      <w:proofErr w:type="spellStart"/>
      <w:r>
        <w:rPr>
          <w:rFonts w:ascii="Times New Roman" w:hAnsi="Times New Roman" w:cs="Times New Roman"/>
          <w:sz w:val="24"/>
          <w:szCs w:val="24"/>
        </w:rPr>
        <w:t>Hamborgh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, chaplain(q.v.), made him a joint executor of his </w:t>
      </w:r>
    </w:p>
    <w:p w14:paraId="677037A8" w14:textId="77777777" w:rsidR="00A732AE" w:rsidRDefault="00A732AE" w:rsidP="00A732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Will.</w:t>
      </w:r>
    </w:p>
    <w:p w14:paraId="571416ED" w14:textId="77777777" w:rsidR="00A732AE" w:rsidRDefault="00A732AE" w:rsidP="00A732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(“The Herts Genealogist and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Antiquary”  </w:t>
      </w:r>
      <w:proofErr w:type="spellStart"/>
      <w:r>
        <w:rPr>
          <w:rFonts w:ascii="Times New Roman" w:hAnsi="Times New Roman" w:cs="Times New Roman"/>
          <w:sz w:val="24"/>
          <w:szCs w:val="24"/>
        </w:rPr>
        <w:t>ed</w:t>
      </w:r>
      <w:proofErr w:type="gramEnd"/>
      <w:r>
        <w:rPr>
          <w:rFonts w:ascii="Times New Roman" w:hAnsi="Times New Roman" w:cs="Times New Roman"/>
          <w:sz w:val="24"/>
          <w:szCs w:val="24"/>
        </w:rPr>
        <w:t>.William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Brigg, pub.1895 </w:t>
      </w:r>
      <w:proofErr w:type="spellStart"/>
      <w:r>
        <w:rPr>
          <w:rFonts w:ascii="Times New Roman" w:hAnsi="Times New Roman" w:cs="Times New Roman"/>
          <w:sz w:val="24"/>
          <w:szCs w:val="24"/>
        </w:rPr>
        <w:t>vol.I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p.236)</w:t>
      </w:r>
    </w:p>
    <w:p w14:paraId="38C05558" w14:textId="77777777" w:rsidR="00A732AE" w:rsidRDefault="00A732AE" w:rsidP="00A732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596E33D" w14:textId="77777777" w:rsidR="00A732AE" w:rsidRDefault="00A732AE" w:rsidP="00A732AE">
      <w:pPr>
        <w:pStyle w:val="NoSpacing"/>
        <w:rPr>
          <w:rFonts w:ascii="Times New Roman" w:hAnsi="Times New Roman" w:cs="Times New Roman"/>
          <w:sz w:val="24"/>
          <w:szCs w:val="24"/>
        </w:rPr>
      </w:pPr>
    </w:p>
    <w:p w14:paraId="489885EF" w14:textId="77777777" w:rsidR="00A732AE" w:rsidRDefault="00A732AE" w:rsidP="00A732AE">
      <w:pPr>
        <w:pStyle w:val="NoSpacing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9 October 2022</w:t>
      </w:r>
    </w:p>
    <w:p w14:paraId="6DD88D0F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A3B6B4" w14:textId="77777777" w:rsidR="00A732AE" w:rsidRDefault="00A732AE" w:rsidP="009139A6">
      <w:r>
        <w:separator/>
      </w:r>
    </w:p>
  </w:endnote>
  <w:endnote w:type="continuationSeparator" w:id="0">
    <w:p w14:paraId="2100058E" w14:textId="77777777" w:rsidR="00A732AE" w:rsidRDefault="00A732AE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283FE7D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64E5B78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 xml:space="preserve">Compilation copyright </w:t>
    </w:r>
    <w:proofErr w:type="spellStart"/>
    <w:r w:rsidRPr="009139A6">
      <w:rPr>
        <w:rFonts w:ascii="Times New Roman" w:hAnsi="Times New Roman" w:cs="Times New Roman"/>
      </w:rPr>
      <w:t>I.</w:t>
    </w:r>
    <w:proofErr w:type="gramStart"/>
    <w:r w:rsidRPr="009139A6">
      <w:rPr>
        <w:rFonts w:ascii="Times New Roman" w:hAnsi="Times New Roman" w:cs="Times New Roman"/>
      </w:rPr>
      <w:t>S.Rogers</w:t>
    </w:r>
    <w:proofErr w:type="spellEnd"/>
    <w:proofErr w:type="gramEnd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D96EAC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A86A7E" w14:textId="77777777" w:rsidR="00A732AE" w:rsidRDefault="00A732AE" w:rsidP="009139A6">
      <w:r>
        <w:separator/>
      </w:r>
    </w:p>
  </w:footnote>
  <w:footnote w:type="continuationSeparator" w:id="0">
    <w:p w14:paraId="37D12567" w14:textId="77777777" w:rsidR="00A732AE" w:rsidRDefault="00A732AE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D93FE2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23B8D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AE7076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32AE"/>
    <w:rsid w:val="000666E0"/>
    <w:rsid w:val="002510B7"/>
    <w:rsid w:val="005C130B"/>
    <w:rsid w:val="00826F5C"/>
    <w:rsid w:val="009139A6"/>
    <w:rsid w:val="009448BB"/>
    <w:rsid w:val="00A3176C"/>
    <w:rsid w:val="00A732AE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0A1BBED"/>
  <w15:chartTrackingRefBased/>
  <w15:docId w15:val="{6F8E82C6-EE05-4E29-826D-709E40AAACD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826F5C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</Template>
  <TotalTime>1</TotalTime>
  <Pages>1</Pages>
  <Words>34</Words>
  <Characters>197</Characters>
  <Application>Microsoft Office Word</Application>
  <DocSecurity>0</DocSecurity>
  <Lines>1</Lines>
  <Paragraphs>1</Paragraphs>
  <ScaleCrop>false</ScaleCrop>
  <Company/>
  <LinksUpToDate>false</LinksUpToDate>
  <CharactersWithSpaces>230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2022-10-09T19:02:00Z</dcterms:created>
  <dcterms:modified xsi:type="dcterms:W3CDTF">2022-10-09T19:03:00Z</dcterms:modified>
</cp:coreProperties>
</file>